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77DB7" w14:textId="77777777" w:rsidR="00CA2695" w:rsidRDefault="00CA2695" w:rsidP="00CA269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Joan MARDEN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fl.1479)</w:t>
      </w:r>
    </w:p>
    <w:p w14:paraId="06FE7FAB" w14:textId="77777777" w:rsidR="00CA2695" w:rsidRDefault="00CA2695" w:rsidP="00CA2695">
      <w:pPr>
        <w:pStyle w:val="NoSpacing"/>
        <w:rPr>
          <w:rFonts w:eastAsia="Times New Roman" w:cs="Times New Roman"/>
          <w:szCs w:val="24"/>
        </w:rPr>
      </w:pPr>
    </w:p>
    <w:p w14:paraId="6C7480B6" w14:textId="77777777" w:rsidR="00CA2695" w:rsidRDefault="00CA2695" w:rsidP="00CA2695">
      <w:pPr>
        <w:pStyle w:val="NoSpacing"/>
        <w:rPr>
          <w:rFonts w:eastAsia="Times New Roman" w:cs="Times New Roman"/>
          <w:szCs w:val="24"/>
        </w:rPr>
      </w:pPr>
    </w:p>
    <w:p w14:paraId="4C7AABCB" w14:textId="77777777" w:rsidR="00CA2695" w:rsidRDefault="00CA2695" w:rsidP="00CA269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Sep.1479</w:t>
      </w:r>
      <w:r>
        <w:rPr>
          <w:rFonts w:eastAsia="Times New Roman" w:cs="Times New Roman"/>
          <w:szCs w:val="24"/>
        </w:rPr>
        <w:tab/>
        <w:t xml:space="preserve">Stephen </w:t>
      </w:r>
      <w:proofErr w:type="spellStart"/>
      <w:r>
        <w:rPr>
          <w:rFonts w:eastAsia="Times New Roman" w:cs="Times New Roman"/>
          <w:szCs w:val="24"/>
        </w:rPr>
        <w:t>Bronyngbury</w:t>
      </w:r>
      <w:proofErr w:type="spellEnd"/>
      <w:r>
        <w:rPr>
          <w:rFonts w:eastAsia="Times New Roman" w:cs="Times New Roman"/>
          <w:szCs w:val="24"/>
        </w:rPr>
        <w:t xml:space="preserve"> of Morden, Cambridgeshire(q.v.), bequeathed </w:t>
      </w:r>
      <w:proofErr w:type="gramStart"/>
      <w:r>
        <w:rPr>
          <w:rFonts w:eastAsia="Times New Roman" w:cs="Times New Roman"/>
          <w:szCs w:val="24"/>
        </w:rPr>
        <w:t>her</w:t>
      </w:r>
      <w:proofErr w:type="gramEnd"/>
    </w:p>
    <w:p w14:paraId="191D7752" w14:textId="77777777" w:rsidR="00CA2695" w:rsidRDefault="00CA2695" w:rsidP="00CA269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20s.</w:t>
      </w:r>
    </w:p>
    <w:p w14:paraId="1A773FD6" w14:textId="77777777" w:rsidR="00CA2695" w:rsidRDefault="00CA2695" w:rsidP="00CA2695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</w:t>
      </w:r>
    </w:p>
    <w:p w14:paraId="6BD8AD50" w14:textId="77777777" w:rsidR="00CA2695" w:rsidRDefault="00CA2695" w:rsidP="00CA2695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vol. I pp.364-5)</w:t>
      </w:r>
    </w:p>
    <w:p w14:paraId="727DB538" w14:textId="77777777" w:rsidR="00CA2695" w:rsidRDefault="00CA2695" w:rsidP="00CA2695">
      <w:pPr>
        <w:pStyle w:val="NoSpacing"/>
        <w:rPr>
          <w:rFonts w:eastAsia="Times New Roman" w:cs="Times New Roman"/>
          <w:szCs w:val="24"/>
        </w:rPr>
      </w:pPr>
    </w:p>
    <w:p w14:paraId="5B9E198E" w14:textId="77777777" w:rsidR="00CA2695" w:rsidRDefault="00CA2695" w:rsidP="00CA2695">
      <w:pPr>
        <w:pStyle w:val="NoSpacing"/>
        <w:rPr>
          <w:rFonts w:eastAsia="Times New Roman" w:cs="Times New Roman"/>
          <w:szCs w:val="24"/>
        </w:rPr>
      </w:pPr>
    </w:p>
    <w:p w14:paraId="5B47524C" w14:textId="77777777" w:rsidR="00CA2695" w:rsidRDefault="00CA2695" w:rsidP="00CA269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November 2023</w:t>
      </w:r>
    </w:p>
    <w:p w14:paraId="6C4B4DB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AFBA9" w14:textId="77777777" w:rsidR="00CA2695" w:rsidRDefault="00CA2695" w:rsidP="009139A6">
      <w:r>
        <w:separator/>
      </w:r>
    </w:p>
  </w:endnote>
  <w:endnote w:type="continuationSeparator" w:id="0">
    <w:p w14:paraId="13649AE2" w14:textId="77777777" w:rsidR="00CA2695" w:rsidRDefault="00CA26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57A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145C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4BC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045E3" w14:textId="77777777" w:rsidR="00CA2695" w:rsidRDefault="00CA2695" w:rsidP="009139A6">
      <w:r>
        <w:separator/>
      </w:r>
    </w:p>
  </w:footnote>
  <w:footnote w:type="continuationSeparator" w:id="0">
    <w:p w14:paraId="5C8B8FFB" w14:textId="77777777" w:rsidR="00CA2695" w:rsidRDefault="00CA26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9DB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44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8E7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9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A2695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89906"/>
  <w15:chartTrackingRefBased/>
  <w15:docId w15:val="{23927BA6-07A4-4C7D-A230-44C325BAB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2023-11-24T11:04:00Z</dcterms:created>
  <dcterms:modified xsi:type="dcterms:W3CDTF">2023-11-24T11:04:00Z</dcterms:modified>
</cp:coreProperties>
</file>